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76" w:rsidRDefault="00EF0776" w:rsidP="00372284">
      <w:pPr>
        <w:framePr w:hSpace="141" w:wrap="around" w:vAnchor="text" w:hAnchor="page" w:x="6016" w:y="-713"/>
        <w:rPr>
          <w:noProof/>
        </w:rPr>
      </w:pPr>
      <w:r w:rsidRPr="00A86A1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EF0776" w:rsidRDefault="00EF0776" w:rsidP="00372284">
      <w:pPr>
        <w:pStyle w:val="Heading1"/>
        <w:rPr>
          <w:b/>
        </w:rPr>
      </w:pPr>
    </w:p>
    <w:p w:rsidR="00EF0776" w:rsidRDefault="00EF0776" w:rsidP="00372284">
      <w:pPr>
        <w:pStyle w:val="Heading1"/>
        <w:rPr>
          <w:b/>
        </w:rPr>
      </w:pPr>
    </w:p>
    <w:p w:rsidR="00EF0776" w:rsidRDefault="00EF0776" w:rsidP="00372284">
      <w:pPr>
        <w:pStyle w:val="Title"/>
        <w:rPr>
          <w:b/>
          <w:bCs/>
        </w:rPr>
      </w:pPr>
      <w:r>
        <w:rPr>
          <w:b/>
          <w:bCs/>
          <w:lang w:val="ru-RU"/>
        </w:rPr>
        <w:t>УКРАЇНА</w:t>
      </w:r>
    </w:p>
    <w:p w:rsidR="00EF0776" w:rsidRPr="00D11429" w:rsidRDefault="00EF0776" w:rsidP="00372284">
      <w:pPr>
        <w:pStyle w:val="Title"/>
        <w:rPr>
          <w:b/>
          <w:bCs/>
        </w:rPr>
      </w:pPr>
      <w:r>
        <w:rPr>
          <w:b/>
          <w:bCs/>
        </w:rPr>
        <w:t>ОДЕСЬКА ОБЛАСТЬ</w:t>
      </w:r>
    </w:p>
    <w:p w:rsidR="00EF0776" w:rsidRPr="00742A60" w:rsidRDefault="00EF0776" w:rsidP="00372284">
      <w:pPr>
        <w:pStyle w:val="Title"/>
        <w:rPr>
          <w:b/>
          <w:bCs/>
        </w:rPr>
      </w:pPr>
      <w:r w:rsidRPr="00742A60">
        <w:rPr>
          <w:b/>
          <w:bCs/>
        </w:rPr>
        <w:t>АРЦИЗЬКА  РАЙОННА  РАДА</w:t>
      </w:r>
    </w:p>
    <w:p w:rsidR="00EF0776" w:rsidRPr="004054AB" w:rsidRDefault="00EF0776" w:rsidP="00372284">
      <w:pPr>
        <w:pStyle w:val="Heading3"/>
        <w:jc w:val="center"/>
        <w:rPr>
          <w:rFonts w:ascii="Times New Roman" w:hAnsi="Times New Roman" w:cs="Times New Roman"/>
          <w:sz w:val="28"/>
          <w:szCs w:val="28"/>
        </w:rPr>
      </w:pPr>
      <w:r w:rsidRPr="004054AB">
        <w:rPr>
          <w:rFonts w:ascii="Times New Roman" w:hAnsi="Times New Roman" w:cs="Times New Roman"/>
          <w:sz w:val="28"/>
          <w:szCs w:val="28"/>
        </w:rPr>
        <w:t>РОЗПОРЯДЖЕННЯ</w:t>
      </w:r>
    </w:p>
    <w:p w:rsidR="00EF0776" w:rsidRPr="00A25880" w:rsidRDefault="00EF0776" w:rsidP="00372284">
      <w:pPr>
        <w:jc w:val="center"/>
      </w:pPr>
      <w:r>
        <w:t>м. Арциз</w:t>
      </w:r>
    </w:p>
    <w:p w:rsidR="00EF0776" w:rsidRDefault="00EF0776" w:rsidP="00372284">
      <w:pPr>
        <w:pStyle w:val="Heading1"/>
        <w:rPr>
          <w:b/>
        </w:rPr>
      </w:pPr>
    </w:p>
    <w:p w:rsidR="00EF0776" w:rsidRPr="001A4C87" w:rsidRDefault="00EF0776" w:rsidP="00372284"/>
    <w:p w:rsidR="00EF0776" w:rsidRDefault="00EF0776" w:rsidP="00372284"/>
    <w:p w:rsidR="00EF0776" w:rsidRPr="001B610C" w:rsidRDefault="00EF0776" w:rsidP="00372284">
      <w:pPr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28 квітня </w:t>
      </w:r>
      <w:r>
        <w:rPr>
          <w:sz w:val="28"/>
        </w:rPr>
        <w:t xml:space="preserve">  20</w:t>
      </w:r>
      <w:r>
        <w:rPr>
          <w:sz w:val="28"/>
          <w:lang w:val="uk-UA"/>
        </w:rPr>
        <w:t>21</w:t>
      </w:r>
      <w:r>
        <w:rPr>
          <w:sz w:val="28"/>
        </w:rPr>
        <w:t xml:space="preserve"> року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>130 - к</w:t>
      </w:r>
    </w:p>
    <w:p w:rsidR="00EF0776" w:rsidRDefault="00EF0776" w:rsidP="00372284">
      <w:pPr>
        <w:spacing w:line="360" w:lineRule="auto"/>
        <w:rPr>
          <w:sz w:val="28"/>
        </w:rPr>
      </w:pPr>
    </w:p>
    <w:p w:rsidR="00EF0776" w:rsidRDefault="00EF0776" w:rsidP="00372284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надання додаткової вiдпусткиКостенко Т.І.</w:t>
      </w:r>
    </w:p>
    <w:p w:rsidR="00EF0776" w:rsidRDefault="00EF0776" w:rsidP="00372284">
      <w:pPr>
        <w:jc w:val="center"/>
        <w:rPr>
          <w:b/>
          <w:sz w:val="28"/>
          <w:lang w:val="uk-UA"/>
        </w:rPr>
      </w:pPr>
    </w:p>
    <w:p w:rsidR="00EF0776" w:rsidRPr="00876C52" w:rsidRDefault="00EF0776" w:rsidP="00372284">
      <w:pPr>
        <w:spacing w:line="360" w:lineRule="auto"/>
        <w:jc w:val="both"/>
        <w:rPr>
          <w:sz w:val="28"/>
          <w:szCs w:val="28"/>
          <w:lang w:val="uk-UA"/>
        </w:rPr>
      </w:pPr>
      <w:r w:rsidRPr="000351F1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Керуючись  пунктом 20частини 4 статті 42 </w:t>
      </w:r>
      <w:r w:rsidRPr="000351F1">
        <w:rPr>
          <w:sz w:val="28"/>
          <w:szCs w:val="28"/>
        </w:rPr>
        <w:t xml:space="preserve">Закону </w:t>
      </w:r>
      <w:r w:rsidRPr="00876C52">
        <w:rPr>
          <w:sz w:val="28"/>
          <w:szCs w:val="28"/>
          <w:lang w:val="uk-UA"/>
        </w:rPr>
        <w:t xml:space="preserve">України «Про </w:t>
      </w:r>
      <w:r>
        <w:rPr>
          <w:sz w:val="28"/>
          <w:szCs w:val="28"/>
          <w:lang w:val="uk-UA"/>
        </w:rPr>
        <w:t xml:space="preserve">місцеве </w:t>
      </w:r>
      <w:r w:rsidRPr="00876C52">
        <w:rPr>
          <w:sz w:val="28"/>
          <w:szCs w:val="28"/>
          <w:lang w:val="uk-UA"/>
        </w:rPr>
        <w:t xml:space="preserve"> самоврядування в Україні»,</w:t>
      </w:r>
      <w:r>
        <w:rPr>
          <w:sz w:val="28"/>
          <w:szCs w:val="28"/>
          <w:lang w:val="uk-UA"/>
        </w:rPr>
        <w:t>пунктом</w:t>
      </w:r>
      <w:r w:rsidRPr="00876C52">
        <w:rPr>
          <w:sz w:val="28"/>
          <w:szCs w:val="28"/>
          <w:lang w:val="uk-UA"/>
        </w:rPr>
        <w:t xml:space="preserve">  5 статті  21 Закону України "Про службу в органах </w:t>
      </w:r>
      <w:r>
        <w:rPr>
          <w:sz w:val="28"/>
          <w:szCs w:val="28"/>
          <w:lang w:val="uk-UA"/>
        </w:rPr>
        <w:t xml:space="preserve">місцевого </w:t>
      </w:r>
      <w:r w:rsidRPr="00876C52">
        <w:rPr>
          <w:sz w:val="28"/>
          <w:szCs w:val="28"/>
          <w:lang w:val="uk-UA"/>
        </w:rPr>
        <w:t xml:space="preserve"> самоврядування",стат</w:t>
      </w:r>
      <w:r>
        <w:rPr>
          <w:sz w:val="28"/>
          <w:szCs w:val="28"/>
          <w:lang w:val="uk-UA"/>
        </w:rPr>
        <w:t>тею</w:t>
      </w:r>
      <w:r w:rsidRPr="00876C52">
        <w:rPr>
          <w:sz w:val="28"/>
          <w:szCs w:val="28"/>
          <w:lang w:val="uk-UA"/>
        </w:rPr>
        <w:t>10 Закону України «Про вiдпустки»</w:t>
      </w:r>
      <w:r>
        <w:rPr>
          <w:sz w:val="28"/>
          <w:szCs w:val="28"/>
          <w:lang w:val="uk-UA"/>
        </w:rPr>
        <w:t>, розглянувши  заяву</w:t>
      </w:r>
      <w:r w:rsidRPr="00876C52">
        <w:rPr>
          <w:sz w:val="28"/>
          <w:szCs w:val="28"/>
          <w:lang w:val="uk-UA"/>
        </w:rPr>
        <w:t>Костенко Т.І.:</w:t>
      </w:r>
    </w:p>
    <w:p w:rsidR="00EF0776" w:rsidRDefault="00EF0776" w:rsidP="00F335A3">
      <w:pPr>
        <w:pStyle w:val="BodyText"/>
        <w:ind w:firstLine="360"/>
      </w:pPr>
      <w:r w:rsidRPr="00876C52">
        <w:t xml:space="preserve">1. Надати Костенко  Тетяні Іванівні, адміністратору  відділу «Центр надання адміністративних послуг» Арцизької міської ради,додаткову вiдпустку за стаж служби в органах місцевого самоврядуваннятривалістю  6 календарних днів  </w:t>
      </w:r>
      <w:r w:rsidRPr="004D6ED2">
        <w:rPr>
          <w:highlight w:val="black"/>
        </w:rPr>
        <w:t xml:space="preserve">з 11 травня  2021 року по 16 травня 2021 року включно за період роботи з 01  червня 2020 року  по 31травня  </w:t>
      </w:r>
      <w:bookmarkStart w:id="0" w:name="_GoBack"/>
      <w:bookmarkEnd w:id="0"/>
      <w:r w:rsidRPr="004D6ED2">
        <w:rPr>
          <w:highlight w:val="black"/>
        </w:rPr>
        <w:t>2021 року</w:t>
      </w:r>
      <w:r>
        <w:t>.</w:t>
      </w:r>
    </w:p>
    <w:p w:rsidR="00EF0776" w:rsidRPr="005B6AF9" w:rsidRDefault="00EF0776" w:rsidP="006100C1">
      <w:pPr>
        <w:pStyle w:val="BodyText"/>
        <w:ind w:firstLine="708"/>
      </w:pPr>
      <w:r>
        <w:t>2</w:t>
      </w:r>
      <w:r w:rsidRPr="005B6AF9"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EF0776" w:rsidRDefault="00EF0776" w:rsidP="00372284">
      <w:pPr>
        <w:pStyle w:val="BodyText"/>
        <w:ind w:firstLine="720"/>
      </w:pPr>
    </w:p>
    <w:p w:rsidR="00EF0776" w:rsidRPr="000351F1" w:rsidRDefault="00EF0776" w:rsidP="00372284">
      <w:pPr>
        <w:rPr>
          <w:lang w:val="uk-UA"/>
        </w:rPr>
      </w:pPr>
    </w:p>
    <w:p w:rsidR="00EF0776" w:rsidRDefault="00EF0776" w:rsidP="00372284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EF0776" w:rsidRDefault="00EF0776" w:rsidP="006100C1">
      <w:pPr>
        <w:rPr>
          <w:lang w:val="uk-UA"/>
        </w:rPr>
      </w:pPr>
    </w:p>
    <w:p w:rsidR="00EF0776" w:rsidRDefault="00EF0776" w:rsidP="006100C1">
      <w:pPr>
        <w:rPr>
          <w:lang w:val="uk-UA"/>
        </w:rPr>
      </w:pPr>
    </w:p>
    <w:p w:rsidR="00EF0776" w:rsidRDefault="00EF0776" w:rsidP="006100C1">
      <w:pPr>
        <w:rPr>
          <w:lang w:val="uk-UA"/>
        </w:rPr>
      </w:pPr>
    </w:p>
    <w:p w:rsidR="00EF0776" w:rsidRDefault="00EF0776" w:rsidP="006100C1">
      <w:pPr>
        <w:rPr>
          <w:lang w:val="uk-UA"/>
        </w:rPr>
      </w:pPr>
    </w:p>
    <w:p w:rsidR="00EF0776" w:rsidRPr="006100C1" w:rsidRDefault="00EF0776" w:rsidP="006100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Т.Костенко</w:t>
      </w:r>
    </w:p>
    <w:p w:rsidR="00EF0776" w:rsidRPr="00926113" w:rsidRDefault="00EF0776" w:rsidP="00372284">
      <w:pPr>
        <w:rPr>
          <w:lang w:val="uk-UA"/>
        </w:rPr>
      </w:pPr>
    </w:p>
    <w:p w:rsidR="00EF0776" w:rsidRDefault="00EF0776" w:rsidP="00372284"/>
    <w:p w:rsidR="00EF0776" w:rsidRDefault="00EF0776" w:rsidP="00372284"/>
    <w:p w:rsidR="00EF0776" w:rsidRDefault="00EF0776">
      <w:pPr>
        <w:rPr>
          <w:lang w:val="uk-UA"/>
        </w:rPr>
      </w:pPr>
    </w:p>
    <w:p w:rsidR="00EF0776" w:rsidRDefault="00EF0776">
      <w:pPr>
        <w:rPr>
          <w:lang w:val="uk-UA"/>
        </w:rPr>
      </w:pPr>
    </w:p>
    <w:p w:rsidR="00EF0776" w:rsidRDefault="00EF0776">
      <w:pPr>
        <w:rPr>
          <w:lang w:val="uk-UA"/>
        </w:rPr>
      </w:pPr>
    </w:p>
    <w:p w:rsidR="00EF0776" w:rsidRDefault="00EF0776">
      <w:pPr>
        <w:rPr>
          <w:lang w:val="uk-UA"/>
        </w:rPr>
      </w:pPr>
    </w:p>
    <w:p w:rsidR="00EF0776" w:rsidRDefault="00EF0776">
      <w:pPr>
        <w:rPr>
          <w:lang w:val="uk-UA"/>
        </w:rPr>
      </w:pPr>
    </w:p>
    <w:p w:rsidR="00EF0776" w:rsidRPr="00CF77D5" w:rsidRDefault="00EF0776" w:rsidP="006100C1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 w:rsidRPr="00CF77D5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EF0776" w:rsidRPr="00CF77D5" w:rsidRDefault="00EF0776" w:rsidP="006100C1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 w:rsidRPr="00CF77D5">
        <w:rPr>
          <w:rFonts w:ascii="Times New Roman" w:hAnsi="Times New Roman"/>
          <w:sz w:val="28"/>
          <w:szCs w:val="28"/>
          <w:lang w:val="uk-UA"/>
        </w:rPr>
        <w:t>до р</w:t>
      </w:r>
      <w:r>
        <w:rPr>
          <w:rFonts w:ascii="Times New Roman" w:hAnsi="Times New Roman"/>
          <w:sz w:val="28"/>
          <w:szCs w:val="28"/>
          <w:lang w:val="uk-UA"/>
        </w:rPr>
        <w:t>озпорядження від  28 квітня 2021 року  №  130-к</w:t>
      </w:r>
    </w:p>
    <w:p w:rsidR="00EF0776" w:rsidRDefault="00EF0776" w:rsidP="006100C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F0776" w:rsidRDefault="00EF0776" w:rsidP="00613879">
      <w:pPr>
        <w:jc w:val="both"/>
        <w:rPr>
          <w:sz w:val="28"/>
          <w:lang w:val="uk-UA"/>
        </w:rPr>
      </w:pPr>
    </w:p>
    <w:p w:rsidR="00EF0776" w:rsidRPr="00613879" w:rsidRDefault="00EF0776" w:rsidP="00613879">
      <w:pPr>
        <w:jc w:val="both"/>
        <w:rPr>
          <w:sz w:val="28"/>
          <w:lang w:val="uk-UA"/>
        </w:rPr>
      </w:pPr>
      <w:r w:rsidRPr="00613879">
        <w:rPr>
          <w:sz w:val="28"/>
          <w:lang w:val="uk-UA"/>
        </w:rPr>
        <w:t>Про надання додаткової вiдпустки  Костенко Т.І.</w:t>
      </w:r>
    </w:p>
    <w:p w:rsidR="00EF0776" w:rsidRPr="00CF77D5" w:rsidRDefault="00EF0776" w:rsidP="006100C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F0776" w:rsidRDefault="00EF0776" w:rsidP="006100C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F0776" w:rsidRPr="00CF77D5" w:rsidRDefault="00EF0776" w:rsidP="006100C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F0776" w:rsidRPr="00E05F39" w:rsidRDefault="00EF0776" w:rsidP="006100C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Заступник  Арцизького міського голови</w:t>
      </w:r>
    </w:p>
    <w:p w:rsidR="00EF0776" w:rsidRDefault="00EF0776" w:rsidP="006100C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О.</w:t>
      </w:r>
      <w:r>
        <w:rPr>
          <w:sz w:val="28"/>
          <w:szCs w:val="28"/>
          <w:lang w:val="uk-UA"/>
        </w:rPr>
        <w:t>Стоянова</w:t>
      </w:r>
    </w:p>
    <w:p w:rsidR="00EF0776" w:rsidRPr="00E05F39" w:rsidRDefault="00EF0776" w:rsidP="006100C1">
      <w:pPr>
        <w:rPr>
          <w:sz w:val="28"/>
          <w:szCs w:val="28"/>
          <w:lang w:val="uk-UA"/>
        </w:rPr>
      </w:pPr>
    </w:p>
    <w:p w:rsidR="00EF0776" w:rsidRDefault="00EF0776" w:rsidP="006100C1">
      <w:pPr>
        <w:rPr>
          <w:sz w:val="28"/>
          <w:szCs w:val="28"/>
          <w:lang w:val="uk-UA"/>
        </w:rPr>
      </w:pPr>
    </w:p>
    <w:p w:rsidR="00EF0776" w:rsidRDefault="00EF0776" w:rsidP="006100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 Арцизької міської ради</w:t>
      </w:r>
    </w:p>
    <w:p w:rsidR="00EF0776" w:rsidRDefault="00EF0776" w:rsidP="006100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EF0776" w:rsidRDefault="00EF0776" w:rsidP="006100C1">
      <w:pPr>
        <w:rPr>
          <w:sz w:val="28"/>
          <w:szCs w:val="28"/>
          <w:lang w:val="uk-UA"/>
        </w:rPr>
      </w:pPr>
    </w:p>
    <w:p w:rsidR="00EF0776" w:rsidRPr="00E05F39" w:rsidRDefault="00EF0776" w:rsidP="006100C1">
      <w:pPr>
        <w:rPr>
          <w:sz w:val="28"/>
          <w:szCs w:val="28"/>
          <w:lang w:val="uk-UA"/>
        </w:rPr>
      </w:pPr>
    </w:p>
    <w:p w:rsidR="00EF0776" w:rsidRPr="00E05F39" w:rsidRDefault="00EF0776" w:rsidP="006100C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EF0776" w:rsidRPr="00E05F39" w:rsidRDefault="00EF0776" w:rsidP="006100C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EF0776" w:rsidRPr="00E05F39" w:rsidRDefault="00EF0776" w:rsidP="006100C1">
      <w:pPr>
        <w:rPr>
          <w:sz w:val="28"/>
          <w:szCs w:val="28"/>
          <w:lang w:val="uk-UA"/>
        </w:rPr>
      </w:pPr>
    </w:p>
    <w:p w:rsidR="00EF0776" w:rsidRPr="00E05F39" w:rsidRDefault="00EF0776" w:rsidP="006100C1">
      <w:pPr>
        <w:rPr>
          <w:sz w:val="28"/>
          <w:szCs w:val="28"/>
        </w:rPr>
      </w:pPr>
    </w:p>
    <w:p w:rsidR="00EF0776" w:rsidRDefault="00EF0776" w:rsidP="006100C1"/>
    <w:p w:rsidR="00EF0776" w:rsidRDefault="00EF0776" w:rsidP="006100C1">
      <w:pPr>
        <w:rPr>
          <w:lang w:val="uk-UA"/>
        </w:rPr>
      </w:pPr>
    </w:p>
    <w:p w:rsidR="00EF0776" w:rsidRPr="00343615" w:rsidRDefault="00EF0776" w:rsidP="006100C1">
      <w:pPr>
        <w:rPr>
          <w:sz w:val="24"/>
          <w:szCs w:val="24"/>
          <w:lang w:val="uk-UA"/>
        </w:rPr>
      </w:pPr>
      <w:r w:rsidRPr="00343615">
        <w:rPr>
          <w:sz w:val="24"/>
          <w:szCs w:val="24"/>
          <w:lang w:val="uk-UA"/>
        </w:rPr>
        <w:t>Виконавець: Колеснікова Н.Д., головний спеціаліст по роботі з персоналом</w:t>
      </w:r>
    </w:p>
    <w:p w:rsidR="00EF0776" w:rsidRPr="006100C1" w:rsidRDefault="00EF0776">
      <w:pPr>
        <w:rPr>
          <w:lang w:val="uk-UA"/>
        </w:rPr>
      </w:pPr>
    </w:p>
    <w:sectPr w:rsidR="00EF0776" w:rsidRPr="006100C1" w:rsidSect="006F758A">
      <w:pgSz w:w="11906" w:h="16838"/>
      <w:pgMar w:top="1134" w:right="926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284"/>
    <w:rsid w:val="000351F1"/>
    <w:rsid w:val="001A4C87"/>
    <w:rsid w:val="001B610C"/>
    <w:rsid w:val="001F1503"/>
    <w:rsid w:val="003010A8"/>
    <w:rsid w:val="00343615"/>
    <w:rsid w:val="00372284"/>
    <w:rsid w:val="00375143"/>
    <w:rsid w:val="00393416"/>
    <w:rsid w:val="004054AB"/>
    <w:rsid w:val="004D6ED2"/>
    <w:rsid w:val="0055492F"/>
    <w:rsid w:val="005B6AF9"/>
    <w:rsid w:val="006100C1"/>
    <w:rsid w:val="00613879"/>
    <w:rsid w:val="00653C60"/>
    <w:rsid w:val="006F758A"/>
    <w:rsid w:val="00742A60"/>
    <w:rsid w:val="0077147F"/>
    <w:rsid w:val="007735AB"/>
    <w:rsid w:val="00876C52"/>
    <w:rsid w:val="00926113"/>
    <w:rsid w:val="00A25880"/>
    <w:rsid w:val="00A86A17"/>
    <w:rsid w:val="00C04049"/>
    <w:rsid w:val="00CF77D5"/>
    <w:rsid w:val="00D11429"/>
    <w:rsid w:val="00E05F39"/>
    <w:rsid w:val="00E64A9D"/>
    <w:rsid w:val="00EC6576"/>
    <w:rsid w:val="00EF0776"/>
    <w:rsid w:val="00F335A3"/>
    <w:rsid w:val="00FC3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284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2284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284"/>
    <w:pPr>
      <w:keepNext/>
      <w:outlineLvl w:val="1"/>
    </w:pPr>
    <w:rPr>
      <w:sz w:val="28"/>
      <w:szCs w:val="28"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722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284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284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284"/>
    <w:rPr>
      <w:rFonts w:ascii="Arial" w:hAnsi="Arial" w:cs="Arial"/>
      <w:b/>
      <w:bCs/>
      <w:sz w:val="26"/>
      <w:szCs w:val="26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372284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37228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72284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284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Знак1"/>
    <w:basedOn w:val="Normal"/>
    <w:uiPriority w:val="99"/>
    <w:rsid w:val="00372284"/>
    <w:rPr>
      <w:rFonts w:ascii="Verdana" w:hAnsi="Verdana" w:cs="Verdan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7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2284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6100C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2</Pages>
  <Words>218</Words>
  <Characters>1244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2021-04-28T11:51:00Z</cp:lastPrinted>
  <dcterms:created xsi:type="dcterms:W3CDTF">2021-04-26T09:01:00Z</dcterms:created>
  <dcterms:modified xsi:type="dcterms:W3CDTF">2022-01-11T10:11:00Z</dcterms:modified>
</cp:coreProperties>
</file>